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58DA" w14:textId="1FC0795B" w:rsidR="005070ED" w:rsidRDefault="005070ED" w:rsidP="005070ED">
      <w:pPr>
        <w:spacing w:before="100" w:beforeAutospacing="1" w:after="100" w:afterAutospacing="1" w:line="240" w:lineRule="auto"/>
        <w:ind w:left="4956" w:firstLine="708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Załącznik nr 2 do Regulaminu</w:t>
      </w:r>
    </w:p>
    <w:p w14:paraId="58621D93" w14:textId="58C34DE3" w:rsidR="00C21862" w:rsidRPr="00AC3ABF" w:rsidRDefault="004E3A13" w:rsidP="003B29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 xml:space="preserve">Obowiązek Informacyjny do </w:t>
      </w:r>
      <w:bookmarkStart w:id="0" w:name="_Hlk26359586"/>
      <w:bookmarkStart w:id="1" w:name="OLE_LINK3"/>
      <w:r w:rsidR="00796965" w:rsidRPr="00AC3ABF">
        <w:rPr>
          <w:rFonts w:ascii="Arial" w:eastAsia="Times New Roman" w:hAnsi="Arial" w:cs="Arial"/>
          <w:b/>
          <w:bCs/>
          <w:lang w:eastAsia="pl-PL"/>
        </w:rPr>
        <w:t xml:space="preserve">naboru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 xml:space="preserve">Programu </w:t>
      </w:r>
      <w:r w:rsidR="00686ECC" w:rsidRPr="00686ECC">
        <w:rPr>
          <w:rFonts w:ascii="Arial" w:eastAsia="Times New Roman" w:hAnsi="Arial" w:cs="Arial"/>
          <w:b/>
          <w:bCs/>
          <w:lang w:eastAsia="pl-PL"/>
        </w:rPr>
        <w:t xml:space="preserve">„Opieka wytchnieniowa” </w:t>
      </w:r>
      <w:bookmarkStart w:id="2" w:name="_Hlk157081446"/>
      <w:r w:rsidR="003B295B" w:rsidRPr="003B295B">
        <w:rPr>
          <w:rFonts w:ascii="Arial" w:eastAsia="Times New Roman" w:hAnsi="Arial" w:cs="Arial"/>
          <w:b/>
          <w:bCs/>
          <w:lang w:eastAsia="pl-PL"/>
        </w:rPr>
        <w:t>dla Jednostek Samorządu</w:t>
      </w:r>
      <w:r w:rsidR="003B295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B295B" w:rsidRPr="003B295B">
        <w:rPr>
          <w:rFonts w:ascii="Arial" w:eastAsia="Times New Roman" w:hAnsi="Arial" w:cs="Arial"/>
          <w:b/>
          <w:bCs/>
          <w:lang w:eastAsia="pl-PL"/>
        </w:rPr>
        <w:t>Terytorialnego – edycja 202</w:t>
      </w:r>
      <w:bookmarkEnd w:id="2"/>
      <w:r w:rsidR="00511BE0">
        <w:rPr>
          <w:rFonts w:ascii="Arial" w:eastAsia="Times New Roman" w:hAnsi="Arial" w:cs="Arial"/>
          <w:b/>
          <w:bCs/>
          <w:lang w:eastAsia="pl-PL"/>
        </w:rPr>
        <w:t>5</w:t>
      </w:r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52FF08BB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3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r w:rsidR="003B2C72" w:rsidRPr="003B2C72">
        <w:rPr>
          <w:rFonts w:ascii="Arial" w:eastAsia="Times New Roman" w:hAnsi="Arial" w:cs="Arial"/>
          <w:u w:val="single"/>
          <w:lang w:eastAsia="pl-PL"/>
        </w:rPr>
        <w:t>www.moprkrosno.pl</w:t>
      </w:r>
      <w:r w:rsidR="003B2C72">
        <w:rPr>
          <w:rFonts w:ascii="Arial" w:eastAsia="Times New Roman" w:hAnsi="Arial" w:cs="Arial"/>
          <w:lang w:eastAsia="pl-PL"/>
        </w:rPr>
        <w:t>.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9" w:history="1">
        <w:r w:rsidR="00E57879"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3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320D24" w14:textId="2A53333F" w:rsidR="00483D02" w:rsidRPr="006D7A20" w:rsidRDefault="00C21862" w:rsidP="006B207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4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4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B81CAD" w:rsidRPr="006D7A20">
        <w:rPr>
          <w:rFonts w:ascii="Arial" w:eastAsia="Times New Roman" w:hAnsi="Arial" w:cs="Arial"/>
          <w:lang w:eastAsia="pl-PL"/>
        </w:rPr>
        <w:t>w c</w:t>
      </w:r>
      <w:r w:rsidRPr="006D7A20">
        <w:rPr>
          <w:rFonts w:ascii="Arial" w:eastAsia="Times New Roman" w:hAnsi="Arial" w:cs="Arial"/>
          <w:lang w:eastAsia="pl-PL"/>
        </w:rPr>
        <w:t xml:space="preserve">elu związanym z przeprowadzeniem </w:t>
      </w:r>
      <w:r w:rsidR="00483D02" w:rsidRPr="006D7A20">
        <w:rPr>
          <w:rFonts w:ascii="Arial" w:eastAsia="Times New Roman" w:hAnsi="Arial" w:cs="Arial"/>
          <w:lang w:eastAsia="pl-PL"/>
        </w:rPr>
        <w:t>naboru</w:t>
      </w:r>
      <w:r w:rsidRPr="006D7A20">
        <w:rPr>
          <w:rFonts w:ascii="Arial" w:eastAsia="Times New Roman" w:hAnsi="Arial" w:cs="Arial"/>
          <w:lang w:eastAsia="pl-PL"/>
        </w:rPr>
        <w:t xml:space="preserve"> </w:t>
      </w:r>
      <w:r w:rsidR="00CC7EA8" w:rsidRPr="006D7A20">
        <w:rPr>
          <w:rFonts w:ascii="Arial" w:eastAsia="Times New Roman" w:hAnsi="Arial" w:cs="Arial"/>
          <w:lang w:eastAsia="pl-PL"/>
        </w:rPr>
        <w:t>w związku z</w:t>
      </w:r>
      <w:r w:rsidRPr="006D7A20">
        <w:rPr>
          <w:rFonts w:ascii="Arial" w:eastAsia="Times New Roman" w:hAnsi="Arial" w:cs="Arial"/>
          <w:lang w:eastAsia="pl-PL"/>
        </w:rPr>
        <w:t xml:space="preserve"> realizacj</w:t>
      </w:r>
      <w:r w:rsidR="001613B7" w:rsidRPr="006D7A20">
        <w:rPr>
          <w:rFonts w:ascii="Arial" w:eastAsia="Times New Roman" w:hAnsi="Arial" w:cs="Arial"/>
          <w:lang w:eastAsia="pl-PL"/>
        </w:rPr>
        <w:t>ą</w:t>
      </w:r>
      <w:r w:rsidRPr="006D7A20">
        <w:rPr>
          <w:rFonts w:ascii="Arial" w:eastAsia="Times New Roman" w:hAnsi="Arial" w:cs="Arial"/>
          <w:lang w:eastAsia="pl-PL"/>
        </w:rPr>
        <w:t xml:space="preserve"> zadań </w:t>
      </w:r>
      <w:r w:rsidR="00FC0D0A" w:rsidRPr="006D7A20">
        <w:rPr>
          <w:rFonts w:ascii="Arial" w:eastAsia="Times New Roman" w:hAnsi="Arial" w:cs="Arial"/>
          <w:lang w:eastAsia="pl-PL"/>
        </w:rPr>
        <w:t xml:space="preserve">wynikających z rządowych </w:t>
      </w:r>
      <w:r w:rsidR="00625B65" w:rsidRPr="006D7A20">
        <w:rPr>
          <w:rFonts w:ascii="Arial" w:eastAsia="Times New Roman" w:hAnsi="Arial" w:cs="Arial"/>
          <w:lang w:eastAsia="pl-PL"/>
        </w:rPr>
        <w:t xml:space="preserve">programów </w:t>
      </w:r>
      <w:r w:rsidRPr="006D7A20">
        <w:rPr>
          <w:rFonts w:ascii="Arial" w:eastAsia="Times New Roman" w:hAnsi="Arial" w:cs="Arial"/>
          <w:lang w:eastAsia="pl-PL"/>
        </w:rPr>
        <w:t>pomocy społecznej</w:t>
      </w:r>
      <w:r w:rsidR="006B2070" w:rsidRPr="006D7A20">
        <w:rPr>
          <w:rFonts w:ascii="Arial" w:eastAsia="Times New Roman" w:hAnsi="Arial" w:cs="Arial"/>
          <w:lang w:eastAsia="pl-PL"/>
        </w:rPr>
        <w:t>, mających na celu ochronę poziomu życia osób, rodzin i grup społecznych oraz rozwój specjalistycznego wsparcia;</w:t>
      </w:r>
      <w:r w:rsidRPr="006D7A20">
        <w:rPr>
          <w:rFonts w:ascii="Arial" w:eastAsia="Times New Roman" w:hAnsi="Arial" w:cs="Arial"/>
          <w:lang w:eastAsia="pl-PL"/>
        </w:rPr>
        <w:t xml:space="preserve"> </w:t>
      </w:r>
    </w:p>
    <w:p w14:paraId="35C31C6B" w14:textId="476598ED" w:rsidR="00C21862" w:rsidRPr="006D7A20" w:rsidRDefault="00B14939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Nabór</w:t>
      </w:r>
      <w:r w:rsidR="00C21862" w:rsidRPr="006D7A20">
        <w:rPr>
          <w:rFonts w:ascii="Arial" w:eastAsia="Times New Roman" w:hAnsi="Arial" w:cs="Arial"/>
          <w:lang w:eastAsia="pl-PL"/>
        </w:rPr>
        <w:t xml:space="preserve"> jest przeprowadzany </w:t>
      </w:r>
      <w:r w:rsidR="00F51309" w:rsidRPr="006D7A20">
        <w:rPr>
          <w:rFonts w:ascii="Arial" w:eastAsia="Times New Roman" w:hAnsi="Arial" w:cs="Arial"/>
          <w:lang w:eastAsia="pl-PL"/>
        </w:rPr>
        <w:t xml:space="preserve">na podstawie </w:t>
      </w:r>
      <w:r w:rsidR="00CB5347" w:rsidRPr="006D7A20">
        <w:rPr>
          <w:rFonts w:ascii="Arial" w:eastAsia="Times New Roman" w:hAnsi="Arial" w:cs="Arial"/>
          <w:lang w:eastAsia="pl-PL"/>
        </w:rPr>
        <w:t xml:space="preserve">art. 18 </w:t>
      </w:r>
      <w:r w:rsidR="00047355" w:rsidRPr="006D7A20">
        <w:rPr>
          <w:rFonts w:ascii="Arial" w:eastAsia="Times New Roman" w:hAnsi="Arial" w:cs="Arial"/>
          <w:lang w:eastAsia="pl-PL"/>
        </w:rPr>
        <w:t xml:space="preserve">ust. 1 </w:t>
      </w:r>
      <w:r w:rsidR="00CB5347" w:rsidRPr="006D7A20">
        <w:rPr>
          <w:rFonts w:ascii="Arial" w:eastAsia="Times New Roman" w:hAnsi="Arial" w:cs="Arial"/>
          <w:lang w:eastAsia="pl-PL"/>
        </w:rPr>
        <w:t xml:space="preserve">pkt. 6 </w:t>
      </w:r>
      <w:r w:rsidR="00C21862" w:rsidRPr="006D7A20">
        <w:rPr>
          <w:rFonts w:ascii="Arial" w:eastAsia="Times New Roman" w:hAnsi="Arial" w:cs="Arial"/>
          <w:lang w:eastAsia="pl-PL"/>
        </w:rPr>
        <w:t xml:space="preserve">ustawy </w:t>
      </w:r>
      <w:r w:rsidR="006D37B3" w:rsidRPr="006D7A20">
        <w:rPr>
          <w:rFonts w:ascii="Arial" w:eastAsia="Times New Roman" w:hAnsi="Arial" w:cs="Arial"/>
          <w:lang w:eastAsia="pl-PL"/>
        </w:rPr>
        <w:t xml:space="preserve">z dnia 12 marca 2004 r. </w:t>
      </w:r>
      <w:r w:rsidR="00C21862" w:rsidRPr="006D7A20">
        <w:rPr>
          <w:rFonts w:ascii="Arial" w:eastAsia="Times New Roman" w:hAnsi="Arial" w:cs="Arial"/>
          <w:lang w:eastAsia="pl-PL"/>
        </w:rPr>
        <w:t xml:space="preserve">o </w:t>
      </w:r>
      <w:r w:rsidR="006A1D8A" w:rsidRPr="006D7A20">
        <w:rPr>
          <w:rFonts w:ascii="Arial" w:eastAsia="Times New Roman" w:hAnsi="Arial" w:cs="Arial"/>
          <w:lang w:eastAsia="pl-PL"/>
        </w:rPr>
        <w:t xml:space="preserve">pomocy społecznej </w:t>
      </w:r>
      <w:r w:rsidR="00274C1F" w:rsidRPr="006D7A20">
        <w:rPr>
          <w:rFonts w:ascii="Arial" w:eastAsia="Times New Roman" w:hAnsi="Arial" w:cs="Arial"/>
          <w:lang w:eastAsia="pl-PL"/>
        </w:rPr>
        <w:t>w</w:t>
      </w:r>
      <w:r w:rsidR="00373C7E" w:rsidRPr="006D7A20">
        <w:rPr>
          <w:rFonts w:ascii="Arial" w:eastAsia="Times New Roman" w:hAnsi="Arial" w:cs="Arial"/>
          <w:lang w:eastAsia="pl-PL"/>
        </w:rPr>
        <w:t> </w:t>
      </w:r>
      <w:r w:rsidR="00721729" w:rsidRPr="006D7A20">
        <w:rPr>
          <w:rFonts w:ascii="Arial" w:eastAsia="Times New Roman" w:hAnsi="Arial" w:cs="Arial"/>
          <w:lang w:eastAsia="pl-PL"/>
        </w:rPr>
        <w:t>związku z realizacją</w:t>
      </w:r>
      <w:r w:rsidR="00CB5347" w:rsidRPr="006D7A20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 Programu </w:t>
      </w:r>
      <w:r w:rsidR="00686ECC" w:rsidRPr="00686ECC">
        <w:rPr>
          <w:rFonts w:ascii="Arial" w:eastAsia="Times New Roman" w:hAnsi="Arial" w:cs="Arial"/>
          <w:lang w:eastAsia="pl-PL"/>
        </w:rPr>
        <w:t>„Opieka wytchnieniowa</w:t>
      </w:r>
      <w:r w:rsidR="002E08A7" w:rsidRPr="002E08A7">
        <w:t xml:space="preserve"> </w:t>
      </w:r>
      <w:r w:rsidR="002E08A7" w:rsidRPr="002E08A7">
        <w:rPr>
          <w:rFonts w:ascii="Arial" w:eastAsia="Times New Roman" w:hAnsi="Arial" w:cs="Arial"/>
          <w:lang w:eastAsia="pl-PL"/>
        </w:rPr>
        <w:t>dla Jednostek Samorządu Terytorialnego – edycja 202</w:t>
      </w:r>
      <w:r w:rsidR="00511BE0">
        <w:rPr>
          <w:rFonts w:ascii="Arial" w:eastAsia="Times New Roman" w:hAnsi="Arial" w:cs="Arial"/>
          <w:lang w:eastAsia="pl-PL"/>
        </w:rPr>
        <w:t>5</w:t>
      </w:r>
      <w:r w:rsidR="00274C1F" w:rsidRPr="006D7A20">
        <w:rPr>
          <w:rFonts w:ascii="Arial" w:eastAsia="Times New Roman" w:hAnsi="Arial" w:cs="Arial"/>
          <w:lang w:eastAsia="pl-PL"/>
        </w:rPr>
        <w:t xml:space="preserve">, 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="00201DBA">
        <w:rPr>
          <w:rFonts w:ascii="Arial" w:eastAsia="Times New Roman" w:hAnsi="Arial" w:cs="Arial"/>
          <w:lang w:eastAsia="pl-PL"/>
        </w:rPr>
        <w:t xml:space="preserve"> w oparciu o  </w:t>
      </w:r>
      <w:r w:rsidR="00C05819" w:rsidRPr="00C05819">
        <w:rPr>
          <w:rFonts w:ascii="Arial" w:eastAsia="Times New Roman" w:hAnsi="Arial" w:cs="Arial"/>
          <w:lang w:eastAsia="pl-PL"/>
        </w:rPr>
        <w:t>art. 7 ust. 5 oraz art. 13 ustawy z dnia 23 października 2018 r. o Funduszu Solidarnościowym.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5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677732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77732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43EEACEA" w14:textId="21A6C8B3" w:rsidR="001613B7" w:rsidRPr="00677732" w:rsidRDefault="001613B7" w:rsidP="00925301">
      <w:pPr>
        <w:pStyle w:val="Akapitzlist"/>
        <w:numPr>
          <w:ilvl w:val="0"/>
          <w:numId w:val="37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677732">
        <w:rPr>
          <w:rFonts w:ascii="Arial" w:eastAsia="Times New Roman" w:hAnsi="Arial" w:cs="Arial"/>
          <w:bCs/>
          <w:lang w:eastAsia="pl-PL"/>
        </w:rPr>
        <w:t xml:space="preserve">W przypadku osoby świadczącej usługi </w:t>
      </w:r>
      <w:r w:rsidR="007C22A4" w:rsidRPr="00677732">
        <w:rPr>
          <w:rFonts w:ascii="Arial" w:eastAsia="Times New Roman" w:hAnsi="Arial" w:cs="Arial"/>
          <w:bCs/>
          <w:lang w:eastAsia="pl-PL"/>
        </w:rPr>
        <w:t>opieki wytchnieniowej</w:t>
      </w:r>
      <w:r w:rsidRPr="00677732">
        <w:rPr>
          <w:rFonts w:ascii="Arial" w:eastAsia="Times New Roman" w:hAnsi="Arial" w:cs="Arial"/>
          <w:bCs/>
          <w:lang w:eastAsia="pl-PL"/>
        </w:rPr>
        <w:t xml:space="preserve"> określonej w przyjętym przez Ministra Programie </w:t>
      </w:r>
      <w:bookmarkStart w:id="6" w:name="_Hlk124762702"/>
      <w:r w:rsidRPr="00677732">
        <w:rPr>
          <w:rFonts w:ascii="Arial" w:eastAsia="Times New Roman" w:hAnsi="Arial" w:cs="Arial"/>
          <w:bCs/>
          <w:lang w:eastAsia="pl-PL"/>
        </w:rPr>
        <w:t>„</w:t>
      </w:r>
      <w:r w:rsidR="007C22A4" w:rsidRPr="00677732">
        <w:rPr>
          <w:rFonts w:ascii="Arial" w:eastAsia="Times New Roman" w:hAnsi="Arial" w:cs="Arial"/>
          <w:bCs/>
          <w:lang w:eastAsia="pl-PL"/>
        </w:rPr>
        <w:t>Opieka wytchnieniowa</w:t>
      </w:r>
      <w:r w:rsidRPr="00677732">
        <w:rPr>
          <w:rFonts w:ascii="Arial" w:eastAsia="Times New Roman" w:hAnsi="Arial" w:cs="Arial"/>
          <w:bCs/>
          <w:lang w:eastAsia="pl-PL"/>
        </w:rPr>
        <w:t xml:space="preserve">” </w:t>
      </w:r>
      <w:bookmarkEnd w:id="6"/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511BE0">
        <w:rPr>
          <w:rFonts w:ascii="Arial" w:eastAsia="Times New Roman" w:hAnsi="Arial" w:cs="Arial"/>
          <w:bCs/>
          <w:lang w:eastAsia="pl-PL"/>
        </w:rPr>
        <w:t>5</w:t>
      </w:r>
      <w:r w:rsidRPr="00677732">
        <w:rPr>
          <w:rFonts w:ascii="Arial" w:eastAsia="Times New Roman" w:hAnsi="Arial" w:cs="Arial"/>
          <w:bCs/>
          <w:lang w:eastAsia="pl-PL"/>
        </w:rPr>
        <w:t xml:space="preserve">: imię i nazwisko, miejsce pracy, stanowisko, adres e-mail, numer telefonu. </w:t>
      </w:r>
    </w:p>
    <w:p w14:paraId="736EBE50" w14:textId="1C1A7B1D" w:rsidR="001613B7" w:rsidRPr="00677732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77732">
        <w:rPr>
          <w:rFonts w:ascii="Arial" w:eastAsia="Times New Roman" w:hAnsi="Arial" w:cs="Arial"/>
          <w:bCs/>
          <w:lang w:eastAsia="pl-PL"/>
        </w:rPr>
        <w:t xml:space="preserve">W przypadku uczestnika Programu </w:t>
      </w:r>
      <w:r w:rsidR="0090327E" w:rsidRPr="00677732">
        <w:rPr>
          <w:rFonts w:ascii="Arial" w:eastAsia="Times New Roman" w:hAnsi="Arial" w:cs="Arial"/>
          <w:bCs/>
          <w:lang w:eastAsia="pl-PL"/>
        </w:rPr>
        <w:t xml:space="preserve">„Opieka wytchnieniowa”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511BE0">
        <w:rPr>
          <w:rFonts w:ascii="Arial" w:eastAsia="Times New Roman" w:hAnsi="Arial" w:cs="Arial"/>
          <w:bCs/>
          <w:lang w:eastAsia="pl-PL"/>
        </w:rPr>
        <w:t>5</w:t>
      </w:r>
      <w:r w:rsidRPr="00677732">
        <w:rPr>
          <w:rFonts w:ascii="Arial" w:eastAsia="Times New Roman" w:hAnsi="Arial" w:cs="Arial"/>
          <w:bCs/>
          <w:lang w:eastAsia="pl-PL"/>
        </w:rPr>
        <w:t>: imię i</w:t>
      </w:r>
      <w:r w:rsidR="0090327E" w:rsidRPr="00677732">
        <w:rPr>
          <w:rFonts w:ascii="Arial" w:eastAsia="Times New Roman" w:hAnsi="Arial" w:cs="Arial"/>
          <w:bCs/>
          <w:lang w:eastAsia="pl-PL"/>
        </w:rPr>
        <w:t> </w:t>
      </w:r>
      <w:r w:rsidRPr="00677732">
        <w:rPr>
          <w:rFonts w:ascii="Arial" w:eastAsia="Times New Roman" w:hAnsi="Arial" w:cs="Arial"/>
          <w:bCs/>
          <w:lang w:eastAsia="pl-PL"/>
        </w:rPr>
        <w:t xml:space="preserve">nazwisko oraz dane określone w Karcie zgłoszenia do Programu, w zakresie niezbędnym do przeprowadzenia kontroli, postępowania </w:t>
      </w:r>
      <w:r w:rsidR="00B65C83">
        <w:rPr>
          <w:rFonts w:ascii="Arial" w:eastAsia="Times New Roman" w:hAnsi="Arial" w:cs="Arial"/>
          <w:bCs/>
          <w:lang w:eastAsia="pl-PL"/>
        </w:rPr>
        <w:br/>
      </w:r>
      <w:r w:rsidRPr="00677732">
        <w:rPr>
          <w:rFonts w:ascii="Arial" w:eastAsia="Times New Roman" w:hAnsi="Arial" w:cs="Arial"/>
          <w:bCs/>
          <w:lang w:eastAsia="pl-PL"/>
        </w:rPr>
        <w:t>w trybie nadzoru lub sprawozdawczości.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Pr="00AC3AB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bookmarkEnd w:id="5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468DC858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7" w:name="OLE_LINK11"/>
      <w:r w:rsidRPr="00AC3ABF">
        <w:rPr>
          <w:rFonts w:ascii="Arial" w:eastAsia="Times New Roman" w:hAnsi="Arial" w:cs="Arial"/>
          <w:lang w:eastAsia="pl-PL"/>
        </w:rPr>
        <w:lastRenderedPageBreak/>
        <w:t>Państwa</w:t>
      </w:r>
      <w:bookmarkEnd w:id="7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="00CE0F19" w:rsidRPr="00AC3ABF">
        <w:rPr>
          <w:rFonts w:ascii="Arial" w:eastAsia="Times New Roman" w:hAnsi="Arial" w:cs="Arial"/>
          <w:lang w:eastAsia="pl-PL"/>
        </w:rPr>
        <w:t xml:space="preserve">, a następnie zgodnie z obowiązującymi przepisami archiwizacyjnymi (wyrażonymi </w:t>
      </w:r>
      <w:r w:rsidR="00B65C83">
        <w:rPr>
          <w:rFonts w:ascii="Arial" w:eastAsia="Times New Roman" w:hAnsi="Arial" w:cs="Arial"/>
          <w:lang w:eastAsia="pl-PL"/>
        </w:rPr>
        <w:br/>
      </w:r>
      <w:r w:rsidR="00CE0F19" w:rsidRPr="00AC3ABF">
        <w:rPr>
          <w:rFonts w:ascii="Arial" w:eastAsia="Times New Roman" w:hAnsi="Arial" w:cs="Arial"/>
          <w:lang w:eastAsia="pl-PL"/>
        </w:rPr>
        <w:t>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4CA1AF2F" w14:textId="256FCA5E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4EAEBC6A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Osobowych, ul. Stawki 2, 00 - 193 Warszawa</w:t>
      </w:r>
      <w:r w:rsidR="00336735">
        <w:rPr>
          <w:rFonts w:ascii="Arial" w:eastAsia="Times New Roman" w:hAnsi="Arial" w:cs="Arial"/>
          <w:lang w:eastAsia="pl-PL"/>
        </w:rPr>
        <w:t xml:space="preserve">, </w:t>
      </w:r>
      <w:r w:rsidR="00336735" w:rsidRPr="00336735">
        <w:rPr>
          <w:rFonts w:ascii="Arial" w:eastAsia="Times New Roman" w:hAnsi="Arial" w:cs="Arial"/>
          <w:lang w:eastAsia="pl-PL"/>
        </w:rPr>
        <w:t>tel.: 22 531 03 00</w:t>
      </w:r>
      <w:r w:rsidRPr="00AC3ABF">
        <w:rPr>
          <w:rFonts w:ascii="Arial" w:eastAsia="Times New Roman" w:hAnsi="Arial" w:cs="Arial"/>
          <w:lang w:eastAsia="pl-PL"/>
        </w:rPr>
        <w:t>),</w:t>
      </w: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04969E68" w:rsidR="00C21862" w:rsidRPr="007901F4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901F4">
        <w:rPr>
          <w:rFonts w:ascii="Arial" w:eastAsia="Times New Roman" w:hAnsi="Arial" w:cs="Arial"/>
          <w:lang w:eastAsia="pl-PL"/>
        </w:rPr>
        <w:t xml:space="preserve">Podanie przez Państwa danych </w:t>
      </w:r>
      <w:r w:rsidR="00FA4EBE" w:rsidRPr="007901F4">
        <w:rPr>
          <w:rFonts w:ascii="Arial" w:eastAsia="Times New Roman" w:hAnsi="Arial" w:cs="Arial"/>
          <w:lang w:eastAsia="pl-PL"/>
        </w:rPr>
        <w:t xml:space="preserve">w zakresie wynikającym z Karty zgłoszenia do Programu </w:t>
      </w:r>
      <w:r w:rsidR="004B4A1D" w:rsidRPr="007901F4">
        <w:rPr>
          <w:rFonts w:ascii="Arial" w:eastAsia="Times New Roman" w:hAnsi="Arial" w:cs="Arial"/>
          <w:bCs/>
          <w:lang w:eastAsia="pl-PL"/>
        </w:rPr>
        <w:t xml:space="preserve">„Opieka wytchnieniowa”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511BE0">
        <w:rPr>
          <w:rFonts w:ascii="Arial" w:eastAsia="Times New Roman" w:hAnsi="Arial" w:cs="Arial"/>
          <w:bCs/>
          <w:lang w:eastAsia="pl-PL"/>
        </w:rPr>
        <w:t>5</w:t>
      </w:r>
      <w:r w:rsidR="002E24E3" w:rsidRPr="007901F4">
        <w:rPr>
          <w:rFonts w:ascii="Arial" w:eastAsia="Times New Roman" w:hAnsi="Arial" w:cs="Arial"/>
          <w:bCs/>
          <w:lang w:eastAsia="pl-PL"/>
        </w:rPr>
        <w:t xml:space="preserve"> </w:t>
      </w:r>
      <w:r w:rsidR="00FA4EBE" w:rsidRPr="007901F4">
        <w:rPr>
          <w:rFonts w:ascii="Arial" w:eastAsia="Times New Roman" w:hAnsi="Arial" w:cs="Arial"/>
          <w:lang w:eastAsia="pl-PL"/>
        </w:rPr>
        <w:t xml:space="preserve">jest dobrowolne, jednak niezbędne do </w:t>
      </w:r>
      <w:r w:rsidRPr="007901F4">
        <w:rPr>
          <w:rFonts w:ascii="Arial" w:eastAsia="Times New Roman" w:hAnsi="Arial" w:cs="Arial"/>
          <w:lang w:eastAsia="pl-PL"/>
        </w:rPr>
        <w:t xml:space="preserve">przeprowadzenia </w:t>
      </w:r>
      <w:r w:rsidR="008B27FB" w:rsidRPr="007901F4">
        <w:rPr>
          <w:rFonts w:ascii="Arial" w:eastAsia="Times New Roman" w:hAnsi="Arial" w:cs="Arial"/>
          <w:lang w:eastAsia="pl-PL"/>
        </w:rPr>
        <w:t>naboru</w:t>
      </w:r>
      <w:bookmarkEnd w:id="0"/>
      <w:r w:rsidR="004F66F3" w:rsidRPr="007901F4">
        <w:rPr>
          <w:rFonts w:ascii="Arial" w:eastAsia="Times New Roman" w:hAnsi="Arial" w:cs="Arial"/>
          <w:lang w:eastAsia="pl-PL"/>
        </w:rPr>
        <w:t xml:space="preserve"> i kwalifikacji </w:t>
      </w:r>
      <w:r w:rsidR="00283D2D" w:rsidRPr="007901F4">
        <w:rPr>
          <w:rFonts w:ascii="Arial" w:eastAsia="Times New Roman" w:hAnsi="Arial" w:cs="Arial"/>
          <w:lang w:eastAsia="pl-PL"/>
        </w:rPr>
        <w:t xml:space="preserve">na uczestnika </w:t>
      </w:r>
      <w:r w:rsidR="005F5DAA" w:rsidRPr="007901F4">
        <w:rPr>
          <w:rFonts w:ascii="Arial" w:eastAsia="Times New Roman" w:hAnsi="Arial" w:cs="Arial"/>
          <w:lang w:eastAsia="pl-PL"/>
        </w:rPr>
        <w:t xml:space="preserve">do Programu </w:t>
      </w:r>
      <w:r w:rsidR="002E24E3" w:rsidRPr="007901F4">
        <w:rPr>
          <w:rFonts w:ascii="Arial" w:eastAsia="Times New Roman" w:hAnsi="Arial" w:cs="Arial"/>
          <w:bCs/>
          <w:lang w:eastAsia="pl-PL"/>
        </w:rPr>
        <w:t xml:space="preserve">„Opieka wytchnieniowa”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511BE0">
        <w:rPr>
          <w:rFonts w:ascii="Arial" w:eastAsia="Times New Roman" w:hAnsi="Arial" w:cs="Arial"/>
          <w:bCs/>
          <w:lang w:eastAsia="pl-PL"/>
        </w:rPr>
        <w:t>5</w:t>
      </w:r>
      <w:r w:rsidR="005F5DAA" w:rsidRPr="007901F4">
        <w:rPr>
          <w:rFonts w:ascii="Arial" w:eastAsia="Times New Roman" w:hAnsi="Arial" w:cs="Arial"/>
          <w:lang w:eastAsia="pl-PL"/>
        </w:rPr>
        <w:t>.</w:t>
      </w:r>
    </w:p>
    <w:p w14:paraId="4F315620" w14:textId="54803B24" w:rsidR="00E03125" w:rsidRPr="007901F4" w:rsidRDefault="00E03125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901F4">
        <w:rPr>
          <w:rFonts w:ascii="Arial" w:eastAsia="Times New Roman" w:hAnsi="Arial" w:cs="Arial"/>
          <w:lang w:eastAsia="pl-PL"/>
        </w:rPr>
        <w:t>Podanie przez Państwa danych w zakresie</w:t>
      </w:r>
      <w:r w:rsidR="00D82364" w:rsidRPr="007901F4">
        <w:rPr>
          <w:rFonts w:ascii="Arial" w:eastAsia="Times New Roman" w:hAnsi="Arial" w:cs="Arial"/>
          <w:lang w:eastAsia="pl-PL"/>
        </w:rPr>
        <w:t xml:space="preserve"> </w:t>
      </w:r>
      <w:r w:rsidR="00D82364" w:rsidRPr="007901F4">
        <w:rPr>
          <w:rFonts w:ascii="Arial" w:eastAsia="Times New Roman" w:hAnsi="Arial" w:cs="Arial"/>
          <w:bCs/>
          <w:lang w:eastAsia="pl-PL"/>
        </w:rPr>
        <w:t xml:space="preserve">osoby świadczącej usługi </w:t>
      </w:r>
      <w:r w:rsidR="00157A53" w:rsidRPr="007901F4">
        <w:rPr>
          <w:rFonts w:ascii="Arial" w:eastAsia="Times New Roman" w:hAnsi="Arial" w:cs="Arial"/>
          <w:bCs/>
          <w:lang w:eastAsia="pl-PL"/>
        </w:rPr>
        <w:t>opieki wytchnieniowej</w:t>
      </w:r>
      <w:r w:rsidR="00D82364" w:rsidRPr="007901F4">
        <w:rPr>
          <w:rFonts w:ascii="Arial" w:eastAsia="Times New Roman" w:hAnsi="Arial" w:cs="Arial"/>
          <w:bCs/>
          <w:lang w:eastAsia="pl-PL"/>
        </w:rPr>
        <w:t xml:space="preserve"> określonej w przyjętym przez Ministra Programie </w:t>
      </w:r>
      <w:r w:rsidR="00157A53" w:rsidRPr="007901F4">
        <w:rPr>
          <w:rFonts w:ascii="Arial" w:eastAsia="Times New Roman" w:hAnsi="Arial" w:cs="Arial"/>
          <w:bCs/>
          <w:lang w:eastAsia="pl-PL"/>
        </w:rPr>
        <w:t xml:space="preserve">„Opieka wytchnieniowa” </w:t>
      </w:r>
      <w:r w:rsidR="002E08A7" w:rsidRPr="002E08A7">
        <w:rPr>
          <w:rFonts w:ascii="Arial" w:eastAsia="Times New Roman" w:hAnsi="Arial" w:cs="Arial"/>
          <w:bCs/>
          <w:lang w:eastAsia="pl-PL"/>
        </w:rPr>
        <w:t>dla Jednostek Samorządu Terytorialnego – edycja 202</w:t>
      </w:r>
      <w:r w:rsidR="00511BE0">
        <w:rPr>
          <w:rFonts w:ascii="Arial" w:eastAsia="Times New Roman" w:hAnsi="Arial" w:cs="Arial"/>
          <w:bCs/>
          <w:lang w:eastAsia="pl-PL"/>
        </w:rPr>
        <w:t>5</w:t>
      </w:r>
      <w:r w:rsidR="002E08A7">
        <w:rPr>
          <w:rFonts w:ascii="Arial" w:eastAsia="Times New Roman" w:hAnsi="Arial" w:cs="Arial"/>
          <w:bCs/>
          <w:lang w:eastAsia="pl-PL"/>
        </w:rPr>
        <w:t xml:space="preserve"> </w:t>
      </w:r>
      <w:r w:rsidR="00D82364" w:rsidRPr="007901F4">
        <w:rPr>
          <w:rFonts w:ascii="Arial" w:eastAsia="Times New Roman" w:hAnsi="Arial" w:cs="Arial"/>
          <w:lang w:eastAsia="pl-PL"/>
        </w:rPr>
        <w:t xml:space="preserve">jest dobrowolne, jednak niezbędne do zawarcia </w:t>
      </w:r>
      <w:r w:rsidR="00D7602F" w:rsidRPr="007901F4">
        <w:rPr>
          <w:rFonts w:ascii="Arial" w:eastAsia="Times New Roman" w:hAnsi="Arial" w:cs="Arial"/>
          <w:lang w:eastAsia="pl-PL"/>
        </w:rPr>
        <w:t>umowy cywilnoprawnej.</w:t>
      </w: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 w14:paraId="0EA0472E" w14:textId="26E1CF4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6BEB5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6CD4E6AF" w14:textId="484BBCBF" w:rsidR="00972E83" w:rsidRPr="000F026F" w:rsidRDefault="00C21862" w:rsidP="00B65C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sectPr w:rsidR="00972E83" w:rsidRPr="000F026F" w:rsidSect="001378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96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C6CF" w14:textId="77777777" w:rsidR="008161DB" w:rsidRDefault="008161DB" w:rsidP="00601542">
      <w:pPr>
        <w:spacing w:after="0" w:line="240" w:lineRule="auto"/>
      </w:pPr>
      <w:r>
        <w:separator/>
      </w:r>
    </w:p>
  </w:endnote>
  <w:endnote w:type="continuationSeparator" w:id="0">
    <w:p w14:paraId="599C775E" w14:textId="77777777" w:rsidR="008161DB" w:rsidRDefault="008161DB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FD43F" w14:textId="77777777" w:rsidR="00186641" w:rsidRDefault="00186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7606A" w14:textId="77777777" w:rsidR="00186641" w:rsidRDefault="00186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D73BE" w14:textId="77777777" w:rsidR="008161DB" w:rsidRDefault="008161DB" w:rsidP="00601542">
      <w:pPr>
        <w:spacing w:after="0" w:line="240" w:lineRule="auto"/>
      </w:pPr>
      <w:r>
        <w:separator/>
      </w:r>
    </w:p>
  </w:footnote>
  <w:footnote w:type="continuationSeparator" w:id="0">
    <w:p w14:paraId="2BE28CE8" w14:textId="77777777" w:rsidR="008161DB" w:rsidRDefault="008161DB" w:rsidP="00601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4E536" w14:textId="77777777" w:rsidR="00186641" w:rsidRDefault="001866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756E" w14:textId="0210591F" w:rsidR="007A2FEE" w:rsidRDefault="00186641" w:rsidP="007A2FEE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noProof/>
      </w:rPr>
      <w:drawing>
        <wp:inline distT="0" distB="0" distL="0" distR="0" wp14:anchorId="48379C95" wp14:editId="187ED1F3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A2FEE">
      <w:rPr>
        <w:rFonts w:ascii="Times New Roman" w:hAnsi="Times New Roman" w:cs="Times New Roman"/>
        <w:b/>
        <w:bCs/>
        <w:color w:val="auto"/>
      </w:rPr>
      <w:t xml:space="preserve">                      </w:t>
    </w:r>
    <w:r w:rsidR="007A2FEE">
      <w:rPr>
        <w:noProof/>
        <w:lang w:eastAsia="pl-PL"/>
      </w:rPr>
      <w:drawing>
        <wp:inline distT="0" distB="0" distL="0" distR="0" wp14:anchorId="1B9FB08F" wp14:editId="50E3A3E0">
          <wp:extent cx="661035" cy="645160"/>
          <wp:effectExtent l="0" t="0" r="5715" b="2540"/>
          <wp:docPr id="135372481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A2FEE"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 w:rsidR="007A2FEE">
      <w:rPr>
        <w:noProof/>
        <w:lang w:eastAsia="pl-PL"/>
      </w:rPr>
      <w:drawing>
        <wp:inline distT="0" distB="0" distL="0" distR="0" wp14:anchorId="584510C0" wp14:editId="7A15A064">
          <wp:extent cx="491490" cy="584200"/>
          <wp:effectExtent l="0" t="0" r="3810" b="6350"/>
          <wp:docPr id="883749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C5FB70" w14:textId="77777777" w:rsidR="007A2FEE" w:rsidRDefault="007A2FEE" w:rsidP="007A2FEE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604BE8E7" w14:textId="77777777" w:rsidR="007A2FEE" w:rsidRDefault="007A2FEE" w:rsidP="007A2FEE">
    <w:pPr>
      <w:pStyle w:val="Default"/>
      <w:rPr>
        <w:rFonts w:ascii="Times New Roman" w:hAnsi="Times New Roman" w:cs="Times New Roman"/>
        <w:b/>
        <w:bCs/>
        <w:color w:val="auto"/>
      </w:rPr>
    </w:pPr>
  </w:p>
  <w:p w14:paraId="5B32D15D" w14:textId="77777777" w:rsidR="007A2FEE" w:rsidRDefault="007A2FEE" w:rsidP="007A2FEE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0D0FE3A9" w14:textId="0B9BC224" w:rsidR="007A2FEE" w:rsidRDefault="007A2FEE">
    <w:pPr>
      <w:pStyle w:val="Nagwek"/>
    </w:pPr>
  </w:p>
  <w:p w14:paraId="41D1AF97" w14:textId="77777777" w:rsidR="007A2FEE" w:rsidRDefault="007A2F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C9DAD" w14:textId="77777777" w:rsidR="00186641" w:rsidRDefault="001866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6078"/>
    <w:rsid w:val="00082FFA"/>
    <w:rsid w:val="00097614"/>
    <w:rsid w:val="000B732F"/>
    <w:rsid w:val="000C7A36"/>
    <w:rsid w:val="000E2323"/>
    <w:rsid w:val="000E24F3"/>
    <w:rsid w:val="000E3D62"/>
    <w:rsid w:val="000E75C2"/>
    <w:rsid w:val="000F026F"/>
    <w:rsid w:val="00101E52"/>
    <w:rsid w:val="00112D33"/>
    <w:rsid w:val="00124E34"/>
    <w:rsid w:val="00126087"/>
    <w:rsid w:val="0013012C"/>
    <w:rsid w:val="0013615F"/>
    <w:rsid w:val="0013786B"/>
    <w:rsid w:val="00140AE1"/>
    <w:rsid w:val="00143986"/>
    <w:rsid w:val="00157A53"/>
    <w:rsid w:val="001613B7"/>
    <w:rsid w:val="00184405"/>
    <w:rsid w:val="00186641"/>
    <w:rsid w:val="00193C04"/>
    <w:rsid w:val="00197D55"/>
    <w:rsid w:val="001A706C"/>
    <w:rsid w:val="001B1181"/>
    <w:rsid w:val="001E3BB4"/>
    <w:rsid w:val="001F3F1B"/>
    <w:rsid w:val="00201DBA"/>
    <w:rsid w:val="00205720"/>
    <w:rsid w:val="00243FE7"/>
    <w:rsid w:val="0024401B"/>
    <w:rsid w:val="002518BC"/>
    <w:rsid w:val="00260255"/>
    <w:rsid w:val="00261F60"/>
    <w:rsid w:val="0027027A"/>
    <w:rsid w:val="00271606"/>
    <w:rsid w:val="00274C1F"/>
    <w:rsid w:val="0028074F"/>
    <w:rsid w:val="00283D2D"/>
    <w:rsid w:val="002C606A"/>
    <w:rsid w:val="002D3A36"/>
    <w:rsid w:val="002E08A7"/>
    <w:rsid w:val="002E24E3"/>
    <w:rsid w:val="002E2EDC"/>
    <w:rsid w:val="002F40E8"/>
    <w:rsid w:val="002F758D"/>
    <w:rsid w:val="00315734"/>
    <w:rsid w:val="00315A10"/>
    <w:rsid w:val="003247C0"/>
    <w:rsid w:val="00331CB5"/>
    <w:rsid w:val="00336735"/>
    <w:rsid w:val="003504BF"/>
    <w:rsid w:val="0035288E"/>
    <w:rsid w:val="003673E0"/>
    <w:rsid w:val="00373C7E"/>
    <w:rsid w:val="0037792E"/>
    <w:rsid w:val="00386112"/>
    <w:rsid w:val="00386674"/>
    <w:rsid w:val="00392393"/>
    <w:rsid w:val="00397801"/>
    <w:rsid w:val="003A4AE7"/>
    <w:rsid w:val="003A5E34"/>
    <w:rsid w:val="003A73F4"/>
    <w:rsid w:val="003B295B"/>
    <w:rsid w:val="003B2C72"/>
    <w:rsid w:val="003D0A6D"/>
    <w:rsid w:val="003D27A3"/>
    <w:rsid w:val="003F33E6"/>
    <w:rsid w:val="003F50A9"/>
    <w:rsid w:val="003F588D"/>
    <w:rsid w:val="00401389"/>
    <w:rsid w:val="00416226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B4A1D"/>
    <w:rsid w:val="004B6FFA"/>
    <w:rsid w:val="004C3B48"/>
    <w:rsid w:val="004D02ED"/>
    <w:rsid w:val="004E30DA"/>
    <w:rsid w:val="004E3A13"/>
    <w:rsid w:val="004F66F3"/>
    <w:rsid w:val="005070ED"/>
    <w:rsid w:val="00511BE0"/>
    <w:rsid w:val="005241BF"/>
    <w:rsid w:val="00545613"/>
    <w:rsid w:val="005558BF"/>
    <w:rsid w:val="0055601F"/>
    <w:rsid w:val="0056599E"/>
    <w:rsid w:val="00574371"/>
    <w:rsid w:val="00576D8E"/>
    <w:rsid w:val="0058405D"/>
    <w:rsid w:val="005879AD"/>
    <w:rsid w:val="00591ED4"/>
    <w:rsid w:val="00595A2F"/>
    <w:rsid w:val="005A103B"/>
    <w:rsid w:val="005B386F"/>
    <w:rsid w:val="005C6E7E"/>
    <w:rsid w:val="005C7790"/>
    <w:rsid w:val="005D7E44"/>
    <w:rsid w:val="005E1214"/>
    <w:rsid w:val="005F5DAA"/>
    <w:rsid w:val="005F761F"/>
    <w:rsid w:val="005F772D"/>
    <w:rsid w:val="00601542"/>
    <w:rsid w:val="006021C1"/>
    <w:rsid w:val="00603552"/>
    <w:rsid w:val="006146AF"/>
    <w:rsid w:val="006238C9"/>
    <w:rsid w:val="00625B65"/>
    <w:rsid w:val="006276AE"/>
    <w:rsid w:val="0063271F"/>
    <w:rsid w:val="00641DB0"/>
    <w:rsid w:val="006535C2"/>
    <w:rsid w:val="0065534F"/>
    <w:rsid w:val="00663C46"/>
    <w:rsid w:val="00666B5E"/>
    <w:rsid w:val="00676A50"/>
    <w:rsid w:val="00677732"/>
    <w:rsid w:val="00684F59"/>
    <w:rsid w:val="00686ECC"/>
    <w:rsid w:val="00687AD4"/>
    <w:rsid w:val="00690281"/>
    <w:rsid w:val="0069380A"/>
    <w:rsid w:val="006A1D8A"/>
    <w:rsid w:val="006A5053"/>
    <w:rsid w:val="006A5EF7"/>
    <w:rsid w:val="006B2070"/>
    <w:rsid w:val="006D3026"/>
    <w:rsid w:val="006D37B3"/>
    <w:rsid w:val="006D7A20"/>
    <w:rsid w:val="006E0B3D"/>
    <w:rsid w:val="006E6985"/>
    <w:rsid w:val="006E6BB6"/>
    <w:rsid w:val="00700D3B"/>
    <w:rsid w:val="00703B53"/>
    <w:rsid w:val="00721729"/>
    <w:rsid w:val="00736FB5"/>
    <w:rsid w:val="00763901"/>
    <w:rsid w:val="007679EE"/>
    <w:rsid w:val="00774A1D"/>
    <w:rsid w:val="00775394"/>
    <w:rsid w:val="00786E6B"/>
    <w:rsid w:val="007901F4"/>
    <w:rsid w:val="00795D7C"/>
    <w:rsid w:val="00796965"/>
    <w:rsid w:val="007A2B2F"/>
    <w:rsid w:val="007A2FEE"/>
    <w:rsid w:val="007A59FA"/>
    <w:rsid w:val="007C1002"/>
    <w:rsid w:val="007C22A4"/>
    <w:rsid w:val="007D1DAF"/>
    <w:rsid w:val="007D3B66"/>
    <w:rsid w:val="007D4F22"/>
    <w:rsid w:val="007D5654"/>
    <w:rsid w:val="007E526D"/>
    <w:rsid w:val="008016BA"/>
    <w:rsid w:val="008052D2"/>
    <w:rsid w:val="008142CE"/>
    <w:rsid w:val="00815E1D"/>
    <w:rsid w:val="008161DB"/>
    <w:rsid w:val="00822CB7"/>
    <w:rsid w:val="00834A37"/>
    <w:rsid w:val="00842408"/>
    <w:rsid w:val="00852E48"/>
    <w:rsid w:val="008574E0"/>
    <w:rsid w:val="00861D18"/>
    <w:rsid w:val="008A5198"/>
    <w:rsid w:val="008B27FB"/>
    <w:rsid w:val="008B2AAB"/>
    <w:rsid w:val="008C6692"/>
    <w:rsid w:val="008D7CE9"/>
    <w:rsid w:val="0090327E"/>
    <w:rsid w:val="009245C9"/>
    <w:rsid w:val="00925301"/>
    <w:rsid w:val="00936106"/>
    <w:rsid w:val="009412E4"/>
    <w:rsid w:val="009470C2"/>
    <w:rsid w:val="0096247A"/>
    <w:rsid w:val="00972E83"/>
    <w:rsid w:val="009A264A"/>
    <w:rsid w:val="009A3347"/>
    <w:rsid w:val="009C371B"/>
    <w:rsid w:val="009C5BD2"/>
    <w:rsid w:val="009C6237"/>
    <w:rsid w:val="009D0305"/>
    <w:rsid w:val="009E7FE9"/>
    <w:rsid w:val="009F4523"/>
    <w:rsid w:val="009F5543"/>
    <w:rsid w:val="00A0170D"/>
    <w:rsid w:val="00A126CF"/>
    <w:rsid w:val="00A1467D"/>
    <w:rsid w:val="00A1595C"/>
    <w:rsid w:val="00A15ED5"/>
    <w:rsid w:val="00A24918"/>
    <w:rsid w:val="00A3448B"/>
    <w:rsid w:val="00A5585F"/>
    <w:rsid w:val="00A66673"/>
    <w:rsid w:val="00A74A3D"/>
    <w:rsid w:val="00A82EC3"/>
    <w:rsid w:val="00A96B54"/>
    <w:rsid w:val="00AA3842"/>
    <w:rsid w:val="00AB1D88"/>
    <w:rsid w:val="00AB3A2D"/>
    <w:rsid w:val="00AC393E"/>
    <w:rsid w:val="00AC3ABF"/>
    <w:rsid w:val="00AC4D8F"/>
    <w:rsid w:val="00AD16EB"/>
    <w:rsid w:val="00AD4542"/>
    <w:rsid w:val="00AE2B15"/>
    <w:rsid w:val="00AF1B3C"/>
    <w:rsid w:val="00AF3649"/>
    <w:rsid w:val="00AF4D2C"/>
    <w:rsid w:val="00B06A0F"/>
    <w:rsid w:val="00B14939"/>
    <w:rsid w:val="00B22BBD"/>
    <w:rsid w:val="00B617C2"/>
    <w:rsid w:val="00B61BD3"/>
    <w:rsid w:val="00B65C83"/>
    <w:rsid w:val="00B667A6"/>
    <w:rsid w:val="00B760B5"/>
    <w:rsid w:val="00B81CAD"/>
    <w:rsid w:val="00B85257"/>
    <w:rsid w:val="00B8580F"/>
    <w:rsid w:val="00B86058"/>
    <w:rsid w:val="00B91514"/>
    <w:rsid w:val="00B94D8D"/>
    <w:rsid w:val="00BA0174"/>
    <w:rsid w:val="00BA03FE"/>
    <w:rsid w:val="00BB02F5"/>
    <w:rsid w:val="00BB5E45"/>
    <w:rsid w:val="00BD6CA0"/>
    <w:rsid w:val="00BE6566"/>
    <w:rsid w:val="00BE6D38"/>
    <w:rsid w:val="00BF5BD8"/>
    <w:rsid w:val="00C05819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B7632"/>
    <w:rsid w:val="00CC7EA8"/>
    <w:rsid w:val="00CD7987"/>
    <w:rsid w:val="00CE0F19"/>
    <w:rsid w:val="00CE3751"/>
    <w:rsid w:val="00CF227C"/>
    <w:rsid w:val="00CF7887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B1052"/>
    <w:rsid w:val="00EC4724"/>
    <w:rsid w:val="00ED3168"/>
    <w:rsid w:val="00EE22EA"/>
    <w:rsid w:val="00EE5F0B"/>
    <w:rsid w:val="00F1296C"/>
    <w:rsid w:val="00F232F7"/>
    <w:rsid w:val="00F31895"/>
    <w:rsid w:val="00F31B81"/>
    <w:rsid w:val="00F32C8F"/>
    <w:rsid w:val="00F364E5"/>
    <w:rsid w:val="00F51309"/>
    <w:rsid w:val="00F609C1"/>
    <w:rsid w:val="00F71E19"/>
    <w:rsid w:val="00F806F4"/>
    <w:rsid w:val="00F81945"/>
    <w:rsid w:val="00F84124"/>
    <w:rsid w:val="00F95A0D"/>
    <w:rsid w:val="00FA4EBE"/>
    <w:rsid w:val="00FB1271"/>
    <w:rsid w:val="00FC0D0A"/>
    <w:rsid w:val="00FC752E"/>
    <w:rsid w:val="00FD0F9D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  <w:style w:type="paragraph" w:customStyle="1" w:styleId="Default">
    <w:name w:val="Default"/>
    <w:qFormat/>
    <w:rsid w:val="007A2FE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oprkrosno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2</TotalTime>
  <Pages>2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alenart</cp:lastModifiedBy>
  <cp:revision>3</cp:revision>
  <cp:lastPrinted>2021-05-17T07:24:00Z</cp:lastPrinted>
  <dcterms:created xsi:type="dcterms:W3CDTF">2025-01-20T08:33:00Z</dcterms:created>
  <dcterms:modified xsi:type="dcterms:W3CDTF">2025-01-20T08:35:00Z</dcterms:modified>
</cp:coreProperties>
</file>