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21D93" w14:textId="626AA1C7" w:rsidR="00C21862" w:rsidRPr="00AC3ABF" w:rsidRDefault="004E3A13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>Obowiązek Informacyjny d</w:t>
      </w:r>
      <w:bookmarkStart w:id="0" w:name="_Hlk26359586"/>
      <w:bookmarkStart w:id="1" w:name="OLE_LINK3"/>
      <w:r w:rsidR="00C45A2B">
        <w:rPr>
          <w:rFonts w:ascii="Arial" w:eastAsia="Times New Roman" w:hAnsi="Arial" w:cs="Arial"/>
          <w:b/>
          <w:bCs/>
          <w:lang w:eastAsia="pl-PL"/>
        </w:rPr>
        <w:t>la u</w:t>
      </w:r>
      <w:r w:rsidR="00A25695">
        <w:rPr>
          <w:rFonts w:ascii="Arial" w:eastAsia="Times New Roman" w:hAnsi="Arial" w:cs="Arial"/>
          <w:b/>
          <w:bCs/>
          <w:lang w:eastAsia="pl-PL"/>
        </w:rPr>
        <w:t xml:space="preserve">czestnika </w:t>
      </w:r>
      <w:r w:rsidR="00AF14C7">
        <w:rPr>
          <w:rFonts w:ascii="Arial" w:eastAsia="Times New Roman" w:hAnsi="Arial" w:cs="Arial"/>
          <w:b/>
          <w:bCs/>
          <w:lang w:eastAsia="pl-PL"/>
        </w:rPr>
        <w:t xml:space="preserve">do karty zgłoszenia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 xml:space="preserve">Programu „Asystent osobisty osoby niepełnosprawnej – edycja 2023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52FF08BB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2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r w:rsidR="003B2C72" w:rsidRPr="003B2C72">
        <w:rPr>
          <w:rFonts w:ascii="Arial" w:eastAsia="Times New Roman" w:hAnsi="Arial" w:cs="Arial"/>
          <w:u w:val="single"/>
          <w:lang w:eastAsia="pl-PL"/>
        </w:rPr>
        <w:t>www.moprkrosno.pl</w:t>
      </w:r>
      <w:r w:rsidR="003B2C72">
        <w:rPr>
          <w:rFonts w:ascii="Arial" w:eastAsia="Times New Roman" w:hAnsi="Arial" w:cs="Arial"/>
          <w:lang w:eastAsia="pl-PL"/>
        </w:rPr>
        <w:t>.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9" w:history="1">
        <w:r w:rsidR="00E57879"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2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C31C6B" w14:textId="306991CE" w:rsidR="00C21862" w:rsidRPr="006D7A20" w:rsidRDefault="00C21862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3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3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3712FF">
        <w:rPr>
          <w:rFonts w:ascii="Arial" w:eastAsia="Times New Roman" w:hAnsi="Arial" w:cs="Arial"/>
          <w:lang w:eastAsia="pl-PL"/>
        </w:rPr>
        <w:t xml:space="preserve">tj. </w:t>
      </w:r>
      <w:r w:rsidR="00904AA8" w:rsidRPr="006D7A20">
        <w:rPr>
          <w:rFonts w:ascii="Arial" w:eastAsia="Times New Roman" w:hAnsi="Arial" w:cs="Arial"/>
          <w:lang w:eastAsia="pl-PL"/>
        </w:rPr>
        <w:t>na podstawie art. 18 ust. 1 pkt. 6 ustawy z dnia 12 marca 2004 r. o pomocy społecznej</w:t>
      </w:r>
      <w:r w:rsidR="00904AA8" w:rsidRPr="006D7A20">
        <w:rPr>
          <w:rFonts w:ascii="Arial" w:eastAsia="Times New Roman" w:hAnsi="Arial" w:cs="Arial"/>
          <w:lang w:eastAsia="pl-PL"/>
        </w:rPr>
        <w:t xml:space="preserve"> </w:t>
      </w:r>
      <w:r w:rsidR="00B81CAD" w:rsidRPr="006D7A20">
        <w:rPr>
          <w:rFonts w:ascii="Arial" w:eastAsia="Times New Roman" w:hAnsi="Arial" w:cs="Arial"/>
          <w:lang w:eastAsia="pl-PL"/>
        </w:rPr>
        <w:t>w</w:t>
      </w:r>
      <w:r w:rsidR="00B70D2C">
        <w:rPr>
          <w:rFonts w:ascii="Arial" w:eastAsia="Times New Roman" w:hAnsi="Arial" w:cs="Arial"/>
          <w:lang w:eastAsia="pl-PL"/>
        </w:rPr>
        <w:t xml:space="preserve"> związku z</w:t>
      </w:r>
      <w:r w:rsidR="009402D0">
        <w:rPr>
          <w:rFonts w:ascii="Arial" w:eastAsia="Times New Roman" w:hAnsi="Arial" w:cs="Arial"/>
          <w:lang w:eastAsia="pl-PL"/>
        </w:rPr>
        <w:t xml:space="preserve">e zgłoszeniem się i </w:t>
      </w:r>
      <w:r w:rsidR="00B70D2C">
        <w:rPr>
          <w:rFonts w:ascii="Arial" w:eastAsia="Times New Roman" w:hAnsi="Arial" w:cs="Arial"/>
          <w:lang w:eastAsia="pl-PL"/>
        </w:rPr>
        <w:t xml:space="preserve"> uczestnictwem w </w:t>
      </w:r>
      <w:r w:rsidR="00B70D2C" w:rsidRPr="00B70D2C">
        <w:rPr>
          <w:rFonts w:ascii="Arial" w:eastAsia="Times New Roman" w:hAnsi="Arial" w:cs="Arial"/>
          <w:lang w:eastAsia="pl-PL"/>
        </w:rPr>
        <w:t>Program</w:t>
      </w:r>
      <w:r w:rsidR="00B70D2C">
        <w:rPr>
          <w:rFonts w:ascii="Arial" w:eastAsia="Times New Roman" w:hAnsi="Arial" w:cs="Arial"/>
          <w:lang w:eastAsia="pl-PL"/>
        </w:rPr>
        <w:t>ie</w:t>
      </w:r>
      <w:r w:rsidR="00B70D2C" w:rsidRPr="00B70D2C">
        <w:rPr>
          <w:rFonts w:ascii="Arial" w:eastAsia="Times New Roman" w:hAnsi="Arial" w:cs="Arial"/>
          <w:lang w:eastAsia="pl-PL"/>
        </w:rPr>
        <w:t xml:space="preserve"> „Asystent osobisty osoby niepełnosprawnej – edycja 2023</w:t>
      </w:r>
      <w:r w:rsidR="002E1E85">
        <w:rPr>
          <w:rFonts w:ascii="Arial" w:eastAsia="Times New Roman" w:hAnsi="Arial" w:cs="Arial"/>
          <w:lang w:eastAsia="pl-PL"/>
        </w:rPr>
        <w:t>.</w:t>
      </w:r>
      <w:r w:rsidR="00B81CAD" w:rsidRPr="006D7A20">
        <w:rPr>
          <w:rFonts w:ascii="Arial" w:eastAsia="Times New Roman" w:hAnsi="Arial" w:cs="Arial"/>
          <w:lang w:eastAsia="pl-PL"/>
        </w:rPr>
        <w:t xml:space="preserve"> </w:t>
      </w:r>
      <w:r w:rsidR="002E1E85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Pr="006D7A20">
        <w:rPr>
          <w:rFonts w:ascii="Arial" w:eastAsia="Times New Roman" w:hAnsi="Arial" w:cs="Arial"/>
          <w:lang w:eastAsia="pl-PL"/>
        </w:rPr>
        <w:t>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4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1613B7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613B7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736EBE50" w14:textId="64FD2F83" w:rsidR="001613B7" w:rsidRPr="00925301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25301">
        <w:rPr>
          <w:rFonts w:ascii="Arial" w:eastAsia="Times New Roman" w:hAnsi="Arial" w:cs="Arial"/>
          <w:bCs/>
          <w:lang w:eastAsia="pl-PL"/>
        </w:rPr>
        <w:t>W przypadku uczestnika Programu „Asystent osobisty osoby niepełnosprawnej” – edycja 2023: imię i nazwisko oraz dane określone w Karcie zgłoszenia do Programu,.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p w14:paraId="549C7796" w14:textId="3F81206D" w:rsidR="00AA4F1F" w:rsidRPr="00AA4F1F" w:rsidRDefault="00AA4F1F" w:rsidP="00FD0F9D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AA4F1F">
        <w:rPr>
          <w:rFonts w:ascii="Arial" w:eastAsia="Times New Roman" w:hAnsi="Arial" w:cs="Arial"/>
          <w:bCs/>
          <w:lang w:eastAsia="pl-PL"/>
        </w:rPr>
        <w:t>Odrębną kategorię odbiorców, którym mogą być ujawniane Państwa dane stanowią podmioty, z którymi Administrator zawarł umowy w związku z korzystaniem z ich usług, w tym z usług wsparcia i serwisowania dla użytkowanych systemów informatycznych. Szczegóły dotyczące odbiorców można uzyskać w kontaktując się z Administratorem lub IOD.</w:t>
      </w:r>
    </w:p>
    <w:bookmarkEnd w:id="4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284A0E0F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5" w:name="OLE_LINK11"/>
      <w:r w:rsidRPr="00AC3ABF">
        <w:rPr>
          <w:rFonts w:ascii="Arial" w:eastAsia="Times New Roman" w:hAnsi="Arial" w:cs="Arial"/>
          <w:lang w:eastAsia="pl-PL"/>
        </w:rPr>
        <w:t>Państwa</w:t>
      </w:r>
      <w:bookmarkEnd w:id="5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="00CE0F19" w:rsidRPr="00AC3ABF">
        <w:rPr>
          <w:rFonts w:ascii="Arial" w:eastAsia="Times New Roman" w:hAnsi="Arial" w:cs="Arial"/>
          <w:lang w:eastAsia="pl-PL"/>
        </w:rPr>
        <w:t>, a następnie zgodnie z obowiązującymi przepisami archiwizacyjnymi (wyrażonymi 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00866DBC" w14:textId="77777777" w:rsidR="001E6419" w:rsidRDefault="001E6419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</w:p>
    <w:p w14:paraId="4CA1AF2F" w14:textId="57555ABA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lastRenderedPageBreak/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4EAEBC6A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Osobowych, ul. Stawki 2, 00 - 193 Warszawa</w:t>
      </w:r>
      <w:r w:rsidR="00336735">
        <w:rPr>
          <w:rFonts w:ascii="Arial" w:eastAsia="Times New Roman" w:hAnsi="Arial" w:cs="Arial"/>
          <w:lang w:eastAsia="pl-PL"/>
        </w:rPr>
        <w:t xml:space="preserve">, </w:t>
      </w:r>
      <w:r w:rsidR="00336735" w:rsidRPr="00336735">
        <w:rPr>
          <w:rFonts w:ascii="Arial" w:eastAsia="Times New Roman" w:hAnsi="Arial" w:cs="Arial"/>
          <w:lang w:eastAsia="pl-PL"/>
        </w:rPr>
        <w:t>tel.: 22 531 03 00</w:t>
      </w:r>
      <w:r w:rsidRPr="00AC3ABF">
        <w:rPr>
          <w:rFonts w:ascii="Arial" w:eastAsia="Times New Roman" w:hAnsi="Arial" w:cs="Arial"/>
          <w:lang w:eastAsia="pl-PL"/>
        </w:rPr>
        <w:t>),</w:t>
      </w:r>
    </w:p>
    <w:p w14:paraId="4BD64F73" w14:textId="77777777" w:rsidR="004325CC" w:rsidRDefault="004325CC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1ACD1A61" w:rsidR="00C21862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 xml:space="preserve">Podanie przez Państwa danych </w:t>
      </w:r>
      <w:r w:rsidR="00FD503A">
        <w:rPr>
          <w:rFonts w:ascii="Arial" w:eastAsia="Times New Roman" w:hAnsi="Arial" w:cs="Arial"/>
          <w:lang w:eastAsia="pl-PL"/>
        </w:rPr>
        <w:t xml:space="preserve">jako uczestnika </w:t>
      </w:r>
      <w:r w:rsidR="00FA4EBE" w:rsidRPr="00AC3ABF">
        <w:rPr>
          <w:rFonts w:ascii="Arial" w:eastAsia="Times New Roman" w:hAnsi="Arial" w:cs="Arial"/>
          <w:lang w:eastAsia="pl-PL"/>
        </w:rPr>
        <w:t>w zakresie wynikającym z Karty zgłoszenia do Programu „Asystent osobisty osoby niepełnosprawnej” – edycja 202</w:t>
      </w:r>
      <w:r w:rsidR="002E2EDC">
        <w:rPr>
          <w:rFonts w:ascii="Arial" w:eastAsia="Times New Roman" w:hAnsi="Arial" w:cs="Arial"/>
          <w:lang w:eastAsia="pl-PL"/>
        </w:rPr>
        <w:t>3</w:t>
      </w:r>
      <w:r w:rsidR="00FA4EBE" w:rsidRPr="00AC3ABF">
        <w:rPr>
          <w:rFonts w:ascii="Arial" w:eastAsia="Times New Roman" w:hAnsi="Arial" w:cs="Arial"/>
          <w:lang w:eastAsia="pl-PL"/>
        </w:rPr>
        <w:t xml:space="preserve"> jest dobrowolne, jednak niezbędne </w:t>
      </w:r>
      <w:r w:rsidR="00BB799F">
        <w:rPr>
          <w:rFonts w:ascii="Arial" w:eastAsia="Times New Roman" w:hAnsi="Arial" w:cs="Arial"/>
          <w:lang w:eastAsia="pl-PL"/>
        </w:rPr>
        <w:t xml:space="preserve">i konieczne </w:t>
      </w:r>
      <w:r w:rsidR="00FA4EBE" w:rsidRPr="00AC3ABF">
        <w:rPr>
          <w:rFonts w:ascii="Arial" w:eastAsia="Times New Roman" w:hAnsi="Arial" w:cs="Arial"/>
          <w:lang w:eastAsia="pl-PL"/>
        </w:rPr>
        <w:t xml:space="preserve">do </w:t>
      </w:r>
      <w:bookmarkEnd w:id="0"/>
      <w:r w:rsidR="00F96DAC">
        <w:rPr>
          <w:rFonts w:ascii="Arial" w:eastAsia="Times New Roman" w:hAnsi="Arial" w:cs="Arial"/>
          <w:lang w:eastAsia="pl-PL"/>
        </w:rPr>
        <w:t xml:space="preserve">świadczenia </w:t>
      </w:r>
      <w:r w:rsidR="005D7F89">
        <w:rPr>
          <w:rFonts w:ascii="Arial" w:eastAsia="Times New Roman" w:hAnsi="Arial" w:cs="Arial"/>
          <w:lang w:eastAsia="pl-PL"/>
        </w:rPr>
        <w:t>na rzecz uczestnika</w:t>
      </w:r>
      <w:r w:rsidR="005D7F89">
        <w:rPr>
          <w:rFonts w:ascii="Arial" w:eastAsia="Times New Roman" w:hAnsi="Arial" w:cs="Arial"/>
          <w:lang w:eastAsia="pl-PL"/>
        </w:rPr>
        <w:t xml:space="preserve"> </w:t>
      </w:r>
      <w:r w:rsidR="00A90459">
        <w:rPr>
          <w:rFonts w:ascii="Arial" w:eastAsia="Times New Roman" w:hAnsi="Arial" w:cs="Arial"/>
          <w:lang w:eastAsia="pl-PL"/>
        </w:rPr>
        <w:t>usług asystencji</w:t>
      </w:r>
      <w:r w:rsidR="005F5DAA">
        <w:rPr>
          <w:rFonts w:ascii="Arial" w:eastAsia="Times New Roman" w:hAnsi="Arial" w:cs="Arial"/>
          <w:lang w:eastAsia="pl-PL"/>
        </w:rPr>
        <w:t xml:space="preserve"> </w:t>
      </w:r>
      <w:r w:rsidR="00A90459">
        <w:rPr>
          <w:rFonts w:ascii="Arial" w:eastAsia="Times New Roman" w:hAnsi="Arial" w:cs="Arial"/>
          <w:lang w:eastAsia="pl-PL"/>
        </w:rPr>
        <w:t xml:space="preserve">osobistej </w:t>
      </w:r>
      <w:r w:rsidR="00BB799F">
        <w:rPr>
          <w:rFonts w:ascii="Arial" w:eastAsia="Times New Roman" w:hAnsi="Arial" w:cs="Arial"/>
          <w:lang w:eastAsia="pl-PL"/>
        </w:rPr>
        <w:t xml:space="preserve">określonej w </w:t>
      </w:r>
      <w:r w:rsidR="005F5DAA" w:rsidRPr="005F5DAA">
        <w:rPr>
          <w:rFonts w:ascii="Arial" w:eastAsia="Times New Roman" w:hAnsi="Arial" w:cs="Arial"/>
          <w:lang w:eastAsia="pl-PL"/>
        </w:rPr>
        <w:t>Program</w:t>
      </w:r>
      <w:r w:rsidR="00BB799F">
        <w:rPr>
          <w:rFonts w:ascii="Arial" w:eastAsia="Times New Roman" w:hAnsi="Arial" w:cs="Arial"/>
          <w:lang w:eastAsia="pl-PL"/>
        </w:rPr>
        <w:t>i</w:t>
      </w:r>
      <w:r w:rsidR="005D7F89">
        <w:rPr>
          <w:rFonts w:ascii="Arial" w:eastAsia="Times New Roman" w:hAnsi="Arial" w:cs="Arial"/>
          <w:lang w:eastAsia="pl-PL"/>
        </w:rPr>
        <w:t>e</w:t>
      </w:r>
      <w:r w:rsidR="005F5DAA" w:rsidRPr="005F5DAA">
        <w:rPr>
          <w:rFonts w:ascii="Arial" w:eastAsia="Times New Roman" w:hAnsi="Arial" w:cs="Arial"/>
          <w:lang w:eastAsia="pl-PL"/>
        </w:rPr>
        <w:t xml:space="preserve"> „Asystent osobisty osoby niepełnosprawnej” – edycja 2023.</w:t>
      </w:r>
    </w:p>
    <w:p w14:paraId="0AE709CA" w14:textId="0D5A9188" w:rsidR="00C21862" w:rsidRPr="000F026F" w:rsidRDefault="00C21862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 zapoznałem(</w:t>
      </w:r>
      <w:proofErr w:type="spellStart"/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</w:t>
      </w:r>
      <w:proofErr w:type="spellEnd"/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) się z powyższą klauzulą informacyjną </w:t>
      </w:r>
    </w:p>
    <w:p w14:paraId="4D9956B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0EA0472E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F1EB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31DBBBA6" w14:textId="012FA040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p w14:paraId="6CD4E6AF" w14:textId="4BA98A14" w:rsidR="00972E83" w:rsidRPr="000F026F" w:rsidRDefault="00972E83" w:rsidP="001B11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972E83" w:rsidRPr="000F026F" w:rsidSect="00BF5BD8">
      <w:footerReference w:type="default" r:id="rId10"/>
      <w:pgSz w:w="11906" w:h="16838"/>
      <w:pgMar w:top="696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3C745" w14:textId="77777777" w:rsidR="004E7722" w:rsidRDefault="004E7722" w:rsidP="00601542">
      <w:pPr>
        <w:spacing w:after="0" w:line="240" w:lineRule="auto"/>
      </w:pPr>
      <w:r>
        <w:separator/>
      </w:r>
    </w:p>
  </w:endnote>
  <w:endnote w:type="continuationSeparator" w:id="0">
    <w:p w14:paraId="124C851A" w14:textId="77777777" w:rsidR="004E7722" w:rsidRDefault="004E7722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C1854" w14:textId="77777777" w:rsidR="004E7722" w:rsidRDefault="004E7722" w:rsidP="00601542">
      <w:pPr>
        <w:spacing w:after="0" w:line="240" w:lineRule="auto"/>
      </w:pPr>
      <w:r>
        <w:separator/>
      </w:r>
    </w:p>
  </w:footnote>
  <w:footnote w:type="continuationSeparator" w:id="0">
    <w:p w14:paraId="69999402" w14:textId="77777777" w:rsidR="004E7722" w:rsidRDefault="004E7722" w:rsidP="00601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6078"/>
    <w:rsid w:val="00082FFA"/>
    <w:rsid w:val="00097614"/>
    <w:rsid w:val="000B732F"/>
    <w:rsid w:val="000C7A36"/>
    <w:rsid w:val="000E2323"/>
    <w:rsid w:val="000E24F3"/>
    <w:rsid w:val="000E29B8"/>
    <w:rsid w:val="000E3D62"/>
    <w:rsid w:val="000E75C2"/>
    <w:rsid w:val="000F026F"/>
    <w:rsid w:val="00112D33"/>
    <w:rsid w:val="00124E34"/>
    <w:rsid w:val="0013012C"/>
    <w:rsid w:val="0013615F"/>
    <w:rsid w:val="00140AE1"/>
    <w:rsid w:val="00143986"/>
    <w:rsid w:val="001613B7"/>
    <w:rsid w:val="00184405"/>
    <w:rsid w:val="00193C04"/>
    <w:rsid w:val="00197D55"/>
    <w:rsid w:val="001A706C"/>
    <w:rsid w:val="001B1181"/>
    <w:rsid w:val="001E3BB4"/>
    <w:rsid w:val="001E6419"/>
    <w:rsid w:val="00205720"/>
    <w:rsid w:val="00243FE7"/>
    <w:rsid w:val="0024401B"/>
    <w:rsid w:val="002518BC"/>
    <w:rsid w:val="00260255"/>
    <w:rsid w:val="00261F60"/>
    <w:rsid w:val="0027027A"/>
    <w:rsid w:val="00271606"/>
    <w:rsid w:val="00274C1F"/>
    <w:rsid w:val="0028074F"/>
    <w:rsid w:val="00283D2D"/>
    <w:rsid w:val="002C606A"/>
    <w:rsid w:val="002D3A36"/>
    <w:rsid w:val="002E1E85"/>
    <w:rsid w:val="002E2EDC"/>
    <w:rsid w:val="002F40E8"/>
    <w:rsid w:val="002F758D"/>
    <w:rsid w:val="00315734"/>
    <w:rsid w:val="00315A10"/>
    <w:rsid w:val="003247C0"/>
    <w:rsid w:val="00336735"/>
    <w:rsid w:val="003504BF"/>
    <w:rsid w:val="0035288E"/>
    <w:rsid w:val="003673E0"/>
    <w:rsid w:val="003712FF"/>
    <w:rsid w:val="00373C7E"/>
    <w:rsid w:val="0037792E"/>
    <w:rsid w:val="00386112"/>
    <w:rsid w:val="00386674"/>
    <w:rsid w:val="00392393"/>
    <w:rsid w:val="00397801"/>
    <w:rsid w:val="003A4AE7"/>
    <w:rsid w:val="003A5E34"/>
    <w:rsid w:val="003A73F4"/>
    <w:rsid w:val="003B2C72"/>
    <w:rsid w:val="003D0A6D"/>
    <w:rsid w:val="003D27A3"/>
    <w:rsid w:val="003F33E6"/>
    <w:rsid w:val="003F50A9"/>
    <w:rsid w:val="003F588D"/>
    <w:rsid w:val="00401389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B6FFA"/>
    <w:rsid w:val="004C357D"/>
    <w:rsid w:val="004C3B48"/>
    <w:rsid w:val="004E30DA"/>
    <w:rsid w:val="004E3A13"/>
    <w:rsid w:val="004E7722"/>
    <w:rsid w:val="004F66F3"/>
    <w:rsid w:val="005241BF"/>
    <w:rsid w:val="00545613"/>
    <w:rsid w:val="005558BF"/>
    <w:rsid w:val="0055601F"/>
    <w:rsid w:val="0056599E"/>
    <w:rsid w:val="00574371"/>
    <w:rsid w:val="00576D8E"/>
    <w:rsid w:val="0058405D"/>
    <w:rsid w:val="00591ED4"/>
    <w:rsid w:val="00595A2F"/>
    <w:rsid w:val="005A103B"/>
    <w:rsid w:val="005B386F"/>
    <w:rsid w:val="005C6E7E"/>
    <w:rsid w:val="005C7790"/>
    <w:rsid w:val="005D7E44"/>
    <w:rsid w:val="005D7F89"/>
    <w:rsid w:val="005E1214"/>
    <w:rsid w:val="005F5DAA"/>
    <w:rsid w:val="005F761F"/>
    <w:rsid w:val="005F772D"/>
    <w:rsid w:val="00601542"/>
    <w:rsid w:val="006021C1"/>
    <w:rsid w:val="00603552"/>
    <w:rsid w:val="006146AF"/>
    <w:rsid w:val="006238C9"/>
    <w:rsid w:val="00625B65"/>
    <w:rsid w:val="006276AE"/>
    <w:rsid w:val="0063271F"/>
    <w:rsid w:val="00641DB0"/>
    <w:rsid w:val="006535C2"/>
    <w:rsid w:val="0065534F"/>
    <w:rsid w:val="00663C46"/>
    <w:rsid w:val="00666B5E"/>
    <w:rsid w:val="00676A50"/>
    <w:rsid w:val="00684F59"/>
    <w:rsid w:val="00687AD4"/>
    <w:rsid w:val="00690281"/>
    <w:rsid w:val="0069380A"/>
    <w:rsid w:val="006A1D8A"/>
    <w:rsid w:val="006A5053"/>
    <w:rsid w:val="006A5EF7"/>
    <w:rsid w:val="006B1618"/>
    <w:rsid w:val="006B2070"/>
    <w:rsid w:val="006C7BBF"/>
    <w:rsid w:val="006D3026"/>
    <w:rsid w:val="006D37B3"/>
    <w:rsid w:val="006D7A20"/>
    <w:rsid w:val="006E0B3D"/>
    <w:rsid w:val="006E6985"/>
    <w:rsid w:val="006E6BB6"/>
    <w:rsid w:val="00700D3B"/>
    <w:rsid w:val="00703B53"/>
    <w:rsid w:val="00721729"/>
    <w:rsid w:val="00736FB5"/>
    <w:rsid w:val="00763901"/>
    <w:rsid w:val="007679EE"/>
    <w:rsid w:val="00774A1D"/>
    <w:rsid w:val="00775394"/>
    <w:rsid w:val="00786E6B"/>
    <w:rsid w:val="00795D7C"/>
    <w:rsid w:val="00796965"/>
    <w:rsid w:val="007A2B2F"/>
    <w:rsid w:val="007A59FA"/>
    <w:rsid w:val="007C1002"/>
    <w:rsid w:val="007D1DAF"/>
    <w:rsid w:val="007D3B66"/>
    <w:rsid w:val="007D4F22"/>
    <w:rsid w:val="007D5654"/>
    <w:rsid w:val="007E526D"/>
    <w:rsid w:val="008016BA"/>
    <w:rsid w:val="008052D2"/>
    <w:rsid w:val="008142CE"/>
    <w:rsid w:val="00815E1D"/>
    <w:rsid w:val="00822CB7"/>
    <w:rsid w:val="00834A37"/>
    <w:rsid w:val="00842408"/>
    <w:rsid w:val="008445A1"/>
    <w:rsid w:val="00852E48"/>
    <w:rsid w:val="008574E0"/>
    <w:rsid w:val="00861D18"/>
    <w:rsid w:val="00871578"/>
    <w:rsid w:val="008A5198"/>
    <w:rsid w:val="008B27FB"/>
    <w:rsid w:val="008B2AAB"/>
    <w:rsid w:val="008C6692"/>
    <w:rsid w:val="008D7CE9"/>
    <w:rsid w:val="00901A0E"/>
    <w:rsid w:val="00904AA8"/>
    <w:rsid w:val="009245C9"/>
    <w:rsid w:val="00925301"/>
    <w:rsid w:val="00936106"/>
    <w:rsid w:val="009402D0"/>
    <w:rsid w:val="009412E4"/>
    <w:rsid w:val="009470C2"/>
    <w:rsid w:val="0096247A"/>
    <w:rsid w:val="00972E83"/>
    <w:rsid w:val="009A3347"/>
    <w:rsid w:val="009C371B"/>
    <w:rsid w:val="009C5BD2"/>
    <w:rsid w:val="009D0305"/>
    <w:rsid w:val="009E7FE9"/>
    <w:rsid w:val="009F4523"/>
    <w:rsid w:val="009F5543"/>
    <w:rsid w:val="00A0170D"/>
    <w:rsid w:val="00A126CF"/>
    <w:rsid w:val="00A1467D"/>
    <w:rsid w:val="00A1595C"/>
    <w:rsid w:val="00A15ED5"/>
    <w:rsid w:val="00A24918"/>
    <w:rsid w:val="00A25695"/>
    <w:rsid w:val="00A3448B"/>
    <w:rsid w:val="00A5585F"/>
    <w:rsid w:val="00A66673"/>
    <w:rsid w:val="00A74A3D"/>
    <w:rsid w:val="00A82EC3"/>
    <w:rsid w:val="00A90459"/>
    <w:rsid w:val="00A96B54"/>
    <w:rsid w:val="00AA3842"/>
    <w:rsid w:val="00AA4F1F"/>
    <w:rsid w:val="00AB1D88"/>
    <w:rsid w:val="00AB3A2D"/>
    <w:rsid w:val="00AC3ABF"/>
    <w:rsid w:val="00AC4D8F"/>
    <w:rsid w:val="00AD16EB"/>
    <w:rsid w:val="00AD4542"/>
    <w:rsid w:val="00AE2B15"/>
    <w:rsid w:val="00AF14C7"/>
    <w:rsid w:val="00AF1B3C"/>
    <w:rsid w:val="00AF3649"/>
    <w:rsid w:val="00AF4D2C"/>
    <w:rsid w:val="00B06A0F"/>
    <w:rsid w:val="00B14939"/>
    <w:rsid w:val="00B22BBD"/>
    <w:rsid w:val="00B617C2"/>
    <w:rsid w:val="00B61BD3"/>
    <w:rsid w:val="00B667A6"/>
    <w:rsid w:val="00B70D2C"/>
    <w:rsid w:val="00B760B5"/>
    <w:rsid w:val="00B81CAD"/>
    <w:rsid w:val="00B85257"/>
    <w:rsid w:val="00B8580F"/>
    <w:rsid w:val="00B91514"/>
    <w:rsid w:val="00B94D8D"/>
    <w:rsid w:val="00BA0174"/>
    <w:rsid w:val="00BA03FE"/>
    <w:rsid w:val="00BB02F5"/>
    <w:rsid w:val="00BB5E45"/>
    <w:rsid w:val="00BB799F"/>
    <w:rsid w:val="00BD6CA0"/>
    <w:rsid w:val="00BE6566"/>
    <w:rsid w:val="00BE6D38"/>
    <w:rsid w:val="00BF5BD8"/>
    <w:rsid w:val="00C05C90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45A2B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C7EA8"/>
    <w:rsid w:val="00CD7987"/>
    <w:rsid w:val="00CE0F19"/>
    <w:rsid w:val="00CE3751"/>
    <w:rsid w:val="00CF227C"/>
    <w:rsid w:val="00CF7887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B1052"/>
    <w:rsid w:val="00EC4724"/>
    <w:rsid w:val="00ED3168"/>
    <w:rsid w:val="00EE22EA"/>
    <w:rsid w:val="00EE5F0B"/>
    <w:rsid w:val="00F1296C"/>
    <w:rsid w:val="00F232F7"/>
    <w:rsid w:val="00F31895"/>
    <w:rsid w:val="00F31B81"/>
    <w:rsid w:val="00F32C8F"/>
    <w:rsid w:val="00F364E5"/>
    <w:rsid w:val="00F51309"/>
    <w:rsid w:val="00F609C1"/>
    <w:rsid w:val="00F71E19"/>
    <w:rsid w:val="00F806F4"/>
    <w:rsid w:val="00F81945"/>
    <w:rsid w:val="00F84124"/>
    <w:rsid w:val="00F95A0D"/>
    <w:rsid w:val="00F96DAC"/>
    <w:rsid w:val="00FA4EBE"/>
    <w:rsid w:val="00FB1271"/>
    <w:rsid w:val="00FB7F15"/>
    <w:rsid w:val="00FC0D0A"/>
    <w:rsid w:val="00FC752E"/>
    <w:rsid w:val="00FD0F9D"/>
    <w:rsid w:val="00FD503A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oprkrosno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pismo.dotx</Template>
  <TotalTime>49</TotalTime>
  <Pages>2</Pages>
  <Words>693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Piotr Wilusz</cp:lastModifiedBy>
  <cp:revision>25</cp:revision>
  <cp:lastPrinted>2021-05-17T07:24:00Z</cp:lastPrinted>
  <dcterms:created xsi:type="dcterms:W3CDTF">2023-01-11T11:51:00Z</dcterms:created>
  <dcterms:modified xsi:type="dcterms:W3CDTF">2023-01-11T12:40:00Z</dcterms:modified>
</cp:coreProperties>
</file>